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9593C" w14:textId="77777777" w:rsidR="00320F0D" w:rsidRDefault="00320F0D" w:rsidP="00320F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FULBOURNE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35F1394D" w14:textId="77777777" w:rsidR="00320F0D" w:rsidRDefault="00320F0D" w:rsidP="00320F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Pewterer.</w:t>
      </w:r>
    </w:p>
    <w:p w14:paraId="02300509" w14:textId="77777777" w:rsidR="00320F0D" w:rsidRDefault="00320F0D" w:rsidP="00320F0D">
      <w:pPr>
        <w:pStyle w:val="NoSpacing"/>
        <w:rPr>
          <w:rFonts w:cs="Times New Roman"/>
          <w:szCs w:val="24"/>
        </w:rPr>
      </w:pPr>
    </w:p>
    <w:p w14:paraId="073DD761" w14:textId="77777777" w:rsidR="00320F0D" w:rsidRDefault="00320F0D" w:rsidP="00320F0D">
      <w:pPr>
        <w:pStyle w:val="NoSpacing"/>
        <w:rPr>
          <w:rFonts w:cs="Times New Roman"/>
          <w:szCs w:val="24"/>
        </w:rPr>
      </w:pPr>
    </w:p>
    <w:p w14:paraId="6A7C650D" w14:textId="77777777" w:rsidR="00320F0D" w:rsidRDefault="00320F0D" w:rsidP="00320F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Brette</w:t>
      </w:r>
      <w:proofErr w:type="spellEnd"/>
      <w:r>
        <w:rPr>
          <w:rFonts w:cs="Times New Roman"/>
          <w:szCs w:val="24"/>
        </w:rPr>
        <w:t xml:space="preserve"> of Robertsbridge, Sussex(q.v.).</w:t>
      </w:r>
    </w:p>
    <w:p w14:paraId="413D9920" w14:textId="77777777" w:rsidR="00320F0D" w:rsidRDefault="00320F0D" w:rsidP="00320F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73284361" w14:textId="77777777" w:rsidR="00320F0D" w:rsidRDefault="00320F0D" w:rsidP="00320F0D">
      <w:pPr>
        <w:pStyle w:val="NoSpacing"/>
        <w:rPr>
          <w:rFonts w:cs="Times New Roman"/>
          <w:szCs w:val="24"/>
        </w:rPr>
      </w:pPr>
    </w:p>
    <w:p w14:paraId="6AADC983" w14:textId="77777777" w:rsidR="00320F0D" w:rsidRDefault="00320F0D" w:rsidP="00320F0D">
      <w:pPr>
        <w:pStyle w:val="NoSpacing"/>
        <w:rPr>
          <w:rFonts w:cs="Times New Roman"/>
          <w:szCs w:val="24"/>
        </w:rPr>
      </w:pPr>
    </w:p>
    <w:p w14:paraId="28188860" w14:textId="77777777" w:rsidR="00320F0D" w:rsidRDefault="00320F0D" w:rsidP="00320F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July 2023</w:t>
      </w:r>
    </w:p>
    <w:p w14:paraId="0EC96E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85AF1" w14:textId="77777777" w:rsidR="00320F0D" w:rsidRDefault="00320F0D" w:rsidP="009139A6">
      <w:r>
        <w:separator/>
      </w:r>
    </w:p>
  </w:endnote>
  <w:endnote w:type="continuationSeparator" w:id="0">
    <w:p w14:paraId="22EF9584" w14:textId="77777777" w:rsidR="00320F0D" w:rsidRDefault="00320F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8B0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571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71C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122DB" w14:textId="77777777" w:rsidR="00320F0D" w:rsidRDefault="00320F0D" w:rsidP="009139A6">
      <w:r>
        <w:separator/>
      </w:r>
    </w:p>
  </w:footnote>
  <w:footnote w:type="continuationSeparator" w:id="0">
    <w:p w14:paraId="55EEB5ED" w14:textId="77777777" w:rsidR="00320F0D" w:rsidRDefault="00320F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18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ACD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5FE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F0D"/>
    <w:rsid w:val="000666E0"/>
    <w:rsid w:val="002510B7"/>
    <w:rsid w:val="00320F0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610FD"/>
  <w15:chartTrackingRefBased/>
  <w15:docId w15:val="{1A68BA68-3D78-4B18-9009-75035AA10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20F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2023-07-29T18:54:00Z</dcterms:created>
  <dcterms:modified xsi:type="dcterms:W3CDTF">2023-07-29T18:54:00Z</dcterms:modified>
</cp:coreProperties>
</file>